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398E2316" w:rsidR="006E5D65" w:rsidRPr="00E960BB" w:rsidRDefault="00997F14" w:rsidP="4300E248">
      <w:pPr>
        <w:spacing w:line="240" w:lineRule="auto"/>
        <w:jc w:val="right"/>
        <w:rPr>
          <w:rFonts w:ascii="Corbel" w:hAnsi="Corbel"/>
          <w:i/>
          <w:iCs/>
        </w:rPr>
      </w:pPr>
      <w:r w:rsidRPr="4300E248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223F" w:rsidRPr="4300E248">
        <w:rPr>
          <w:rFonts w:ascii="Corbel" w:hAnsi="Corbel"/>
          <w:i/>
          <w:iCs/>
        </w:rPr>
        <w:t xml:space="preserve">Załącznik nr 1.5 do Zarządzenia Rektora UR nr </w:t>
      </w:r>
      <w:r w:rsidR="0828F325" w:rsidRPr="4300E248">
        <w:rPr>
          <w:rFonts w:ascii="Corbel" w:hAnsi="Corbel"/>
          <w:i/>
          <w:iCs/>
        </w:rPr>
        <w:t>61</w:t>
      </w:r>
      <w:r w:rsidR="00B7223F" w:rsidRPr="4300E248">
        <w:rPr>
          <w:rFonts w:ascii="Corbel" w:hAnsi="Corbel"/>
          <w:i/>
          <w:iCs/>
        </w:rPr>
        <w:t>/202</w:t>
      </w:r>
      <w:r w:rsidR="26FC8F15" w:rsidRPr="4300E248">
        <w:rPr>
          <w:rFonts w:ascii="Corbel" w:hAnsi="Corbel"/>
          <w:i/>
          <w:iCs/>
        </w:rPr>
        <w:t>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4B71077A" w:rsidR="002979AD" w:rsidRDefault="0071620A" w:rsidP="069A0F2A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069A0F2A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069A0F2A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2979AD" w:rsidRPr="069A0F2A">
        <w:rPr>
          <w:rFonts w:ascii="Corbel" w:hAnsi="Corbel"/>
          <w:i/>
          <w:iCs/>
          <w:smallCaps/>
          <w:sz w:val="24"/>
          <w:szCs w:val="24"/>
        </w:rPr>
        <w:t>202</w:t>
      </w:r>
      <w:r w:rsidR="3B5D7AA2" w:rsidRPr="069A0F2A">
        <w:rPr>
          <w:rFonts w:ascii="Corbel" w:hAnsi="Corbel"/>
          <w:i/>
          <w:iCs/>
          <w:smallCaps/>
          <w:sz w:val="24"/>
          <w:szCs w:val="24"/>
        </w:rPr>
        <w:t>5</w:t>
      </w:r>
      <w:r w:rsidR="002979AD" w:rsidRPr="069A0F2A">
        <w:rPr>
          <w:rFonts w:ascii="Corbel" w:hAnsi="Corbel"/>
          <w:i/>
          <w:iCs/>
          <w:smallCaps/>
          <w:sz w:val="24"/>
          <w:szCs w:val="24"/>
        </w:rPr>
        <w:t>-20</w:t>
      </w:r>
      <w:r w:rsidR="42D8FCC7" w:rsidRPr="069A0F2A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0DFDBDD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2DB9CE7" w14:textId="5458F633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</w:t>
      </w:r>
      <w:r w:rsidR="376D8962">
        <w:rPr>
          <w:rFonts w:ascii="Corbel" w:hAnsi="Corbel"/>
          <w:sz w:val="20"/>
          <w:szCs w:val="20"/>
        </w:rPr>
        <w:t xml:space="preserve"> </w:t>
      </w:r>
      <w:r w:rsidR="00AA0416">
        <w:rPr>
          <w:rFonts w:ascii="Corbel" w:hAnsi="Corbel"/>
          <w:sz w:val="20"/>
          <w:szCs w:val="20"/>
        </w:rPr>
        <w:t>20</w:t>
      </w:r>
      <w:r w:rsidR="00CC2254">
        <w:rPr>
          <w:rFonts w:ascii="Corbel" w:hAnsi="Corbel"/>
          <w:sz w:val="20"/>
          <w:szCs w:val="20"/>
        </w:rPr>
        <w:t>2</w:t>
      </w:r>
      <w:r w:rsidR="2D31EA33">
        <w:rPr>
          <w:rFonts w:ascii="Corbel" w:hAnsi="Corbel"/>
          <w:sz w:val="20"/>
          <w:szCs w:val="20"/>
        </w:rPr>
        <w:t>5</w:t>
      </w:r>
      <w:r w:rsidR="00AA0416">
        <w:rPr>
          <w:rFonts w:ascii="Corbel" w:hAnsi="Corbel"/>
          <w:sz w:val="20"/>
          <w:szCs w:val="20"/>
        </w:rPr>
        <w:t>/202</w:t>
      </w:r>
      <w:r w:rsidR="5CFEE1EF">
        <w:rPr>
          <w:rFonts w:ascii="Corbel" w:hAnsi="Corbel"/>
          <w:sz w:val="20"/>
          <w:szCs w:val="20"/>
        </w:rPr>
        <w:t>6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1237B85" w14:textId="77777777" w:rsidTr="3818942C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59B57D" w14:textId="77777777" w:rsidR="0085747A" w:rsidRPr="009C54AE" w:rsidRDefault="000716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Pierwsza pomoc przedmedyczna</w:t>
            </w:r>
          </w:p>
        </w:tc>
      </w:tr>
      <w:tr w:rsidR="0085747A" w:rsidRPr="009C54AE" w14:paraId="4CA29152" w14:textId="77777777" w:rsidTr="3818942C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2381A13" w14:textId="77777777" w:rsidTr="3818942C">
        <w:tc>
          <w:tcPr>
            <w:tcW w:w="2694" w:type="dxa"/>
            <w:vAlign w:val="center"/>
          </w:tcPr>
          <w:p w14:paraId="19552E28" w14:textId="77777777" w:rsidR="0085747A" w:rsidRPr="009C54AE" w:rsidRDefault="0007162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19FC259" w14:textId="39A6D09E" w:rsidR="0085747A" w:rsidRPr="009C54AE" w:rsidRDefault="2ADB5CF4" w:rsidP="069A0F2A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69A0F2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3603CF6" w14:textId="77777777" w:rsidTr="3818942C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9C54AE" w:rsidRDefault="00EA66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3AED1F3" w14:textId="77777777" w:rsidTr="3818942C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5747A" w:rsidRPr="009C54AE" w:rsidRDefault="00567A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0F03FBF3" w14:textId="77777777" w:rsidTr="3818942C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38A12F" w14:textId="77777777" w:rsidR="0085747A" w:rsidRPr="009C54AE" w:rsidRDefault="006603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B32AF2E" w14:textId="77777777" w:rsidTr="3818942C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85747A" w:rsidRPr="009C54AE" w:rsidRDefault="006603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67A2D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0132ED40" w14:textId="77777777" w:rsidTr="3818942C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85747A" w:rsidRPr="009C54AE" w:rsidRDefault="006603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567A2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2318A9E" w14:textId="77777777" w:rsidTr="3818942C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3BC902B" w14:textId="77777777" w:rsidR="0085747A" w:rsidRPr="009C54AE" w:rsidRDefault="00327466" w:rsidP="00A53C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66037B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I, semestr </w:t>
            </w:r>
            <w:r w:rsidR="00A53CF7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14:paraId="16D232A4" w14:textId="77777777" w:rsidTr="3818942C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C9BF7F8" w14:textId="77777777" w:rsidR="0085747A" w:rsidRPr="009C54AE" w:rsidRDefault="00FF18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G. </w:t>
            </w:r>
            <w:r w:rsidR="0066037B">
              <w:rPr>
                <w:rFonts w:ascii="Corbel" w:hAnsi="Corbel"/>
                <w:b w:val="0"/>
                <w:sz w:val="24"/>
                <w:szCs w:val="24"/>
              </w:rPr>
              <w:t>Organizacja pracy przedszkola i szkoły z elementami prawa oświatowego i praw dziecka oraz kultura przedszkola i szkoły, w tym w zakresie kształcenia uczniów ze specjalnymi potrzebami edukacyjnymi i niepełnosprawnościami.</w:t>
            </w:r>
          </w:p>
        </w:tc>
      </w:tr>
      <w:tr w:rsidR="00923D7D" w:rsidRPr="009C54AE" w14:paraId="2786482B" w14:textId="77777777" w:rsidTr="3818942C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567A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107505" w14:paraId="73EBF49A" w14:textId="77777777" w:rsidTr="3818942C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823BBF5" w14:textId="7A5603EF" w:rsidR="0085747A" w:rsidRPr="00107505" w:rsidRDefault="00107505" w:rsidP="3818942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 w:rsidRPr="00107505">
              <w:rPr>
                <w:rFonts w:ascii="Corbel" w:hAnsi="Corbel"/>
                <w:b w:val="0"/>
                <w:sz w:val="24"/>
                <w:szCs w:val="24"/>
                <w:lang w:val="sv-SE"/>
              </w:rPr>
              <w:t>D</w:t>
            </w:r>
            <w:r w:rsidR="577AFB40" w:rsidRPr="00107505">
              <w:rPr>
                <w:rFonts w:ascii="Corbel" w:hAnsi="Corbel"/>
                <w:b w:val="0"/>
                <w:sz w:val="24"/>
                <w:szCs w:val="24"/>
                <w:lang w:val="sv-SE"/>
              </w:rPr>
              <w:t>r</w:t>
            </w:r>
            <w:r w:rsidRPr="00107505">
              <w:rPr>
                <w:rFonts w:ascii="Corbel" w:hAnsi="Corbel"/>
                <w:b w:val="0"/>
                <w:sz w:val="24"/>
                <w:szCs w:val="24"/>
                <w:lang w:val="sv-SE"/>
              </w:rPr>
              <w:t xml:space="preserve"> n.</w:t>
            </w:r>
            <w:r>
              <w:rPr>
                <w:rFonts w:ascii="Corbel" w:hAnsi="Corbel"/>
                <w:b w:val="0"/>
                <w:sz w:val="24"/>
                <w:szCs w:val="24"/>
                <w:lang w:val="sv-SE"/>
              </w:rPr>
              <w:t xml:space="preserve"> med. </w:t>
            </w:r>
            <w:r w:rsidR="0007162E" w:rsidRPr="00107505">
              <w:rPr>
                <w:rFonts w:ascii="Corbel" w:hAnsi="Corbel"/>
                <w:b w:val="0"/>
                <w:sz w:val="24"/>
                <w:szCs w:val="24"/>
                <w:lang w:val="sv-SE"/>
              </w:rPr>
              <w:t xml:space="preserve">Dominika </w:t>
            </w:r>
            <w:proofErr w:type="spellStart"/>
            <w:r w:rsidR="0007162E" w:rsidRPr="00107505">
              <w:rPr>
                <w:rFonts w:ascii="Corbel" w:hAnsi="Corbel"/>
                <w:b w:val="0"/>
                <w:sz w:val="24"/>
                <w:szCs w:val="24"/>
                <w:lang w:val="sv-SE"/>
              </w:rPr>
              <w:t>Uberman-Kluz</w:t>
            </w:r>
            <w:proofErr w:type="spellEnd"/>
          </w:p>
        </w:tc>
      </w:tr>
      <w:tr w:rsidR="0085747A" w:rsidRPr="009C54AE" w14:paraId="471FE442" w14:textId="77777777" w:rsidTr="3818942C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CA3D22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08C0" w14:textId="77777777" w:rsidR="00015B8F" w:rsidRPr="009C54AE" w:rsidRDefault="00A53CF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</w:t>
            </w:r>
            <w:r w:rsidRPr="00A53CF7">
              <w:rPr>
                <w:rFonts w:ascii="Corbel" w:hAnsi="Corbel"/>
                <w:i/>
                <w:sz w:val="24"/>
                <w:szCs w:val="24"/>
              </w:rPr>
              <w:t>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015B8F" w:rsidRPr="009C54AE" w:rsidRDefault="001B01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567A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B94D5A5" w14:textId="77777777" w:rsidR="00A53CF7" w:rsidRDefault="00A53CF7" w:rsidP="0032746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820F646" w14:textId="77777777" w:rsidR="00923D7D" w:rsidRPr="00A53CF7" w:rsidRDefault="00A53CF7" w:rsidP="00327466">
      <w:pPr>
        <w:pStyle w:val="Podpunkty"/>
        <w:ind w:left="0"/>
        <w:rPr>
          <w:rFonts w:ascii="Corbel" w:hAnsi="Corbel"/>
          <w:b w:val="0"/>
          <w:i/>
          <w:sz w:val="24"/>
          <w:szCs w:val="24"/>
          <w:lang w:eastAsia="en-US"/>
        </w:rPr>
      </w:pPr>
      <w:r>
        <w:rPr>
          <w:rFonts w:ascii="Corbel" w:hAnsi="Corbel"/>
          <w:b w:val="0"/>
          <w:i/>
          <w:sz w:val="24"/>
          <w:szCs w:val="24"/>
          <w:lang w:eastAsia="en-US"/>
        </w:rPr>
        <w:t xml:space="preserve">x </w:t>
      </w:r>
      <w:r w:rsidRPr="00A53CF7">
        <w:rPr>
          <w:rFonts w:ascii="Corbel" w:hAnsi="Corbel"/>
          <w:b w:val="0"/>
          <w:i/>
          <w:sz w:val="24"/>
          <w:szCs w:val="24"/>
          <w:lang w:eastAsia="en-US"/>
        </w:rPr>
        <w:t xml:space="preserve">Przesunięcie </w:t>
      </w:r>
      <w:proofErr w:type="spellStart"/>
      <w:r w:rsidRPr="00A53CF7">
        <w:rPr>
          <w:rFonts w:ascii="Corbel" w:hAnsi="Corbel"/>
          <w:b w:val="0"/>
          <w:i/>
          <w:sz w:val="24"/>
          <w:szCs w:val="24"/>
          <w:lang w:eastAsia="en-US"/>
        </w:rPr>
        <w:t>zaj</w:t>
      </w:r>
      <w:proofErr w:type="spellEnd"/>
      <w:r w:rsidRPr="00A53CF7">
        <w:rPr>
          <w:rFonts w:ascii="Corbel" w:hAnsi="Corbel"/>
          <w:b w:val="0"/>
          <w:i/>
          <w:sz w:val="24"/>
          <w:szCs w:val="24"/>
          <w:lang w:eastAsia="en-US"/>
        </w:rPr>
        <w:t xml:space="preserve">. z </w:t>
      </w:r>
      <w:proofErr w:type="spellStart"/>
      <w:r w:rsidRPr="00A53CF7">
        <w:rPr>
          <w:rFonts w:ascii="Corbel" w:hAnsi="Corbel"/>
          <w:b w:val="0"/>
          <w:i/>
          <w:sz w:val="24"/>
          <w:szCs w:val="24"/>
          <w:lang w:eastAsia="en-US"/>
        </w:rPr>
        <w:t>sem</w:t>
      </w:r>
      <w:proofErr w:type="spellEnd"/>
      <w:r w:rsidRPr="00A53CF7">
        <w:rPr>
          <w:rFonts w:ascii="Corbel" w:hAnsi="Corbel"/>
          <w:b w:val="0"/>
          <w:i/>
          <w:sz w:val="24"/>
          <w:szCs w:val="24"/>
          <w:lang w:eastAsia="en-US"/>
        </w:rPr>
        <w:t xml:space="preserve">. 1 na </w:t>
      </w:r>
      <w:proofErr w:type="spellStart"/>
      <w:r w:rsidRPr="00A53CF7">
        <w:rPr>
          <w:rFonts w:ascii="Corbel" w:hAnsi="Corbel"/>
          <w:b w:val="0"/>
          <w:i/>
          <w:sz w:val="24"/>
          <w:szCs w:val="24"/>
          <w:lang w:eastAsia="en-US"/>
        </w:rPr>
        <w:t>sem</w:t>
      </w:r>
      <w:proofErr w:type="spellEnd"/>
      <w:r w:rsidRPr="00A53CF7">
        <w:rPr>
          <w:rFonts w:ascii="Corbel" w:hAnsi="Corbel"/>
          <w:b w:val="0"/>
          <w:i/>
          <w:sz w:val="24"/>
          <w:szCs w:val="24"/>
          <w:lang w:eastAsia="en-US"/>
        </w:rPr>
        <w:t>. 2</w:t>
      </w:r>
      <w:r>
        <w:rPr>
          <w:rFonts w:ascii="Corbel" w:hAnsi="Corbel"/>
          <w:b w:val="0"/>
          <w:i/>
          <w:sz w:val="24"/>
          <w:szCs w:val="24"/>
          <w:lang w:eastAsia="en-US"/>
        </w:rPr>
        <w:t xml:space="preserve"> uchwała RD 81/06/2024</w:t>
      </w:r>
    </w:p>
    <w:p w14:paraId="3DEEC669" w14:textId="77777777" w:rsidR="00A53CF7" w:rsidRPr="00A53CF7" w:rsidRDefault="00A53CF7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i/>
          <w:smallCaps w:val="0"/>
          <w:szCs w:val="24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AAF143E" w14:textId="77777777" w:rsidR="0085747A" w:rsidRPr="009C54AE" w:rsidRDefault="0066037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4C6860">
        <w:rPr>
          <w:rFonts w:ascii="Corbel" w:hAnsi="Corbel"/>
          <w:bCs/>
          <w:smallCaps w:val="0"/>
          <w:szCs w:val="24"/>
          <w:u w:val="single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DBE088F" w14:textId="77777777" w:rsidR="0085747A" w:rsidRPr="009C54AE" w:rsidRDefault="00FF184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EE3F4D" w14:textId="52183BBA" w:rsidR="00E22FBC" w:rsidRPr="009C54AE" w:rsidRDefault="00E22FBC" w:rsidP="4300E24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300E248">
        <w:rPr>
          <w:rFonts w:ascii="Corbel" w:hAnsi="Corbel"/>
          <w:smallCaps w:val="0"/>
        </w:rPr>
        <w:t xml:space="preserve">1.3 </w:t>
      </w:r>
      <w:r>
        <w:tab/>
      </w:r>
      <w:r w:rsidRPr="4300E248">
        <w:rPr>
          <w:rFonts w:ascii="Corbel" w:hAnsi="Corbel"/>
          <w:smallCaps w:val="0"/>
        </w:rPr>
        <w:t>For</w:t>
      </w:r>
      <w:r w:rsidR="00445970" w:rsidRPr="4300E248">
        <w:rPr>
          <w:rFonts w:ascii="Corbel" w:hAnsi="Corbel"/>
          <w:smallCaps w:val="0"/>
        </w:rPr>
        <w:t>ma zaliczenia przedmiotu</w:t>
      </w:r>
      <w:r w:rsidR="286E470E" w:rsidRPr="4300E248">
        <w:rPr>
          <w:rFonts w:ascii="Corbel" w:hAnsi="Corbel"/>
          <w:smallCaps w:val="0"/>
        </w:rPr>
        <w:t xml:space="preserve"> </w:t>
      </w:r>
      <w:r w:rsidRPr="4300E248">
        <w:rPr>
          <w:rFonts w:ascii="Corbel" w:hAnsi="Corbel"/>
          <w:smallCaps w:val="0"/>
        </w:rPr>
        <w:t>(z toku)</w:t>
      </w:r>
      <w:r w:rsidR="0007218B" w:rsidRPr="4300E248">
        <w:rPr>
          <w:rFonts w:ascii="Corbel" w:hAnsi="Corbel"/>
          <w:smallCaps w:val="0"/>
        </w:rPr>
        <w:t>:</w:t>
      </w:r>
      <w:r w:rsidRPr="4300E248">
        <w:rPr>
          <w:rFonts w:ascii="Corbel" w:hAnsi="Corbel"/>
          <w:smallCaps w:val="0"/>
        </w:rPr>
        <w:t xml:space="preserve"> </w:t>
      </w:r>
      <w:r w:rsidRPr="4300E248">
        <w:rPr>
          <w:rFonts w:ascii="Corbel" w:hAnsi="Corbel"/>
          <w:b w:val="0"/>
          <w:smallCaps w:val="0"/>
          <w:u w:val="single"/>
        </w:rPr>
        <w:t>zaliczenie z oceną</w:t>
      </w:r>
    </w:p>
    <w:p w14:paraId="45FB081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836890" w14:textId="77777777" w:rsidTr="00745302">
        <w:tc>
          <w:tcPr>
            <w:tcW w:w="9670" w:type="dxa"/>
          </w:tcPr>
          <w:p w14:paraId="5E72B7A0" w14:textId="77777777" w:rsidR="0085747A" w:rsidRPr="009C54AE" w:rsidRDefault="00567A2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7A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fizjologii, anatomii oraz rozwoju psychomotorycznego dziecka </w:t>
            </w:r>
            <w:r w:rsidRPr="00567A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zgodnie z wymaganiami programowymi szkół ponadpodstawowych.</w:t>
            </w:r>
          </w:p>
        </w:tc>
      </w:tr>
    </w:tbl>
    <w:p w14:paraId="049F31C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2BE2C8C1" w:rsidR="0085747A" w:rsidRPr="00C05F44" w:rsidRDefault="0071620A" w:rsidP="4300E248">
      <w:pPr>
        <w:pStyle w:val="Punktygwne"/>
        <w:spacing w:before="0" w:after="0"/>
        <w:rPr>
          <w:rFonts w:ascii="Corbel" w:hAnsi="Corbel"/>
        </w:rPr>
      </w:pPr>
      <w:r w:rsidRPr="4300E248">
        <w:rPr>
          <w:rFonts w:ascii="Corbel" w:hAnsi="Corbel"/>
        </w:rPr>
        <w:t>3.</w:t>
      </w:r>
      <w:r w:rsidR="0085747A" w:rsidRPr="4300E248">
        <w:rPr>
          <w:rFonts w:ascii="Corbel" w:hAnsi="Corbel"/>
        </w:rPr>
        <w:t xml:space="preserve"> </w:t>
      </w:r>
      <w:r w:rsidR="00A84C85" w:rsidRPr="4300E248">
        <w:rPr>
          <w:rFonts w:ascii="Corbel" w:hAnsi="Corbel"/>
        </w:rPr>
        <w:t>cele, efekty uczenia się</w:t>
      </w:r>
      <w:r w:rsidR="0085747A" w:rsidRPr="4300E248">
        <w:rPr>
          <w:rFonts w:ascii="Corbel" w:hAnsi="Corbel"/>
        </w:rPr>
        <w:t>, treści Programowe i stosowane metody Dydaktyczne</w:t>
      </w:r>
    </w:p>
    <w:p w14:paraId="5312826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2486C0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28FEFA70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9708AC2" w14:textId="77777777" w:rsidR="0085747A" w:rsidRPr="009C54AE" w:rsidRDefault="00FF184D" w:rsidP="0062179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w </w:t>
            </w:r>
            <w:r w:rsidR="007349A3" w:rsidRPr="007349A3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>
              <w:rPr>
                <w:rFonts w:ascii="Corbel" w:hAnsi="Corbel"/>
                <w:b w:val="0"/>
                <w:sz w:val="24"/>
                <w:szCs w:val="24"/>
              </w:rPr>
              <w:t>ową wiedzę</w:t>
            </w:r>
            <w:r w:rsidR="007349A3" w:rsidRPr="007349A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umiejętności w zakresie </w:t>
            </w:r>
            <w:r w:rsidR="007349A3" w:rsidRPr="007349A3">
              <w:rPr>
                <w:rFonts w:ascii="Corbel" w:hAnsi="Corbel"/>
                <w:b w:val="0"/>
                <w:sz w:val="24"/>
                <w:szCs w:val="24"/>
              </w:rPr>
              <w:t>przedmedycznej pomocy dziecku</w:t>
            </w:r>
          </w:p>
        </w:tc>
      </w:tr>
      <w:tr w:rsidR="0007218B" w:rsidRPr="009C54AE" w14:paraId="5C4C35C7" w14:textId="77777777" w:rsidTr="00923D7D">
        <w:tc>
          <w:tcPr>
            <w:tcW w:w="851" w:type="dxa"/>
            <w:vAlign w:val="center"/>
          </w:tcPr>
          <w:p w14:paraId="550CF7E8" w14:textId="77777777" w:rsidR="0007218B" w:rsidRDefault="0007218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90A103C" w14:textId="77777777" w:rsidR="0007218B" w:rsidRPr="007349A3" w:rsidRDefault="0007218B" w:rsidP="00EA6EF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27D9F">
              <w:rPr>
                <w:rFonts w:ascii="Corbel" w:hAnsi="Corbel"/>
                <w:b w:val="0"/>
                <w:sz w:val="24"/>
                <w:szCs w:val="24"/>
              </w:rPr>
              <w:t>Zapoznanie z istotą mechanizmów oddychania, połykania, krążenia, ruchu i wydalania oraz powstawania patologii w ich obrębie</w:t>
            </w:r>
          </w:p>
        </w:tc>
      </w:tr>
      <w:tr w:rsidR="0007218B" w:rsidRPr="009C54AE" w14:paraId="37212892" w14:textId="77777777" w:rsidTr="00923D7D">
        <w:tc>
          <w:tcPr>
            <w:tcW w:w="851" w:type="dxa"/>
            <w:vAlign w:val="center"/>
          </w:tcPr>
          <w:p w14:paraId="53C0B3C4" w14:textId="77777777" w:rsidR="0007218B" w:rsidRPr="009C54AE" w:rsidRDefault="0007218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DB3737F" w14:textId="77777777" w:rsidR="0007218B" w:rsidRPr="009C54AE" w:rsidRDefault="0007218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 doskonalenie wiedzy i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umiejętności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 zakresie 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>rozpoznawan</w:t>
            </w:r>
            <w:r>
              <w:rPr>
                <w:rFonts w:ascii="Corbel" w:hAnsi="Corbel"/>
                <w:b w:val="0"/>
                <w:sz w:val="24"/>
                <w:szCs w:val="24"/>
              </w:rPr>
              <w:t>ia stanów zagrożenia życia oraz</w:t>
            </w:r>
            <w:r w:rsidRPr="007349A3">
              <w:rPr>
                <w:rFonts w:ascii="Corbel" w:hAnsi="Corbel"/>
                <w:b w:val="0"/>
                <w:sz w:val="24"/>
                <w:szCs w:val="24"/>
              </w:rPr>
              <w:t xml:space="preserve"> ich zapobiegania</w:t>
            </w:r>
          </w:p>
        </w:tc>
      </w:tr>
      <w:tr w:rsidR="0007218B" w:rsidRPr="009C54AE" w14:paraId="6EB2CB71" w14:textId="77777777" w:rsidTr="00923D7D">
        <w:trPr>
          <w:trHeight w:val="315"/>
        </w:trPr>
        <w:tc>
          <w:tcPr>
            <w:tcW w:w="851" w:type="dxa"/>
            <w:vAlign w:val="center"/>
          </w:tcPr>
          <w:p w14:paraId="7C12F916" w14:textId="77777777" w:rsidR="0007218B" w:rsidRDefault="0007218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0528B20" w14:textId="77777777" w:rsidR="0007218B" w:rsidRPr="009C54AE" w:rsidRDefault="0007218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49A3">
              <w:rPr>
                <w:rFonts w:ascii="Corbel" w:hAnsi="Corbel"/>
                <w:b w:val="0"/>
                <w:sz w:val="24"/>
                <w:szCs w:val="24"/>
              </w:rPr>
              <w:t>Nabycie umiejętności z zakresu podstawowych zabiegów resuscytacyjnych (BLS)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99056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0E5C1C3" w14:textId="77777777" w:rsidTr="00327466">
        <w:tc>
          <w:tcPr>
            <w:tcW w:w="1701" w:type="dxa"/>
          </w:tcPr>
          <w:p w14:paraId="4FCA5964" w14:textId="77777777" w:rsidR="0085747A" w:rsidRPr="009C54AE" w:rsidRDefault="006217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204E3429" w14:textId="77777777" w:rsidR="0085747A" w:rsidRPr="009C54AE" w:rsidRDefault="00911F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zasady udzielania pierwszej pomocy dzieciom w wieku przedszkolnym i wczesnoszkolnym w sytuacji rozpoznawania stanów zagrożenia życia.</w:t>
            </w:r>
          </w:p>
        </w:tc>
        <w:tc>
          <w:tcPr>
            <w:tcW w:w="1873" w:type="dxa"/>
            <w:vAlign w:val="center"/>
          </w:tcPr>
          <w:p w14:paraId="1430189D" w14:textId="77777777" w:rsidR="0085747A" w:rsidRPr="009C54AE" w:rsidRDefault="00911F54" w:rsidP="003274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43423B">
              <w:rPr>
                <w:rFonts w:ascii="Corbel" w:hAnsi="Corbel"/>
                <w:b w:val="0"/>
                <w:smallCaps w:val="0"/>
                <w:szCs w:val="24"/>
              </w:rPr>
              <w:t>.W09</w:t>
            </w:r>
          </w:p>
        </w:tc>
      </w:tr>
      <w:tr w:rsidR="0085747A" w:rsidRPr="009C54AE" w14:paraId="0F23DDDD" w14:textId="77777777" w:rsidTr="00327466">
        <w:tc>
          <w:tcPr>
            <w:tcW w:w="1701" w:type="dxa"/>
          </w:tcPr>
          <w:p w14:paraId="56A76B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D72342F" w14:textId="77777777" w:rsidR="0085747A" w:rsidRPr="009C54AE" w:rsidRDefault="00911F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sposoby zapobiegania sytuacjom zagrażającym zdrowiu i życiu dzieci w wieku przedszkolnym i wczesnoszkolnym.</w:t>
            </w:r>
          </w:p>
        </w:tc>
        <w:tc>
          <w:tcPr>
            <w:tcW w:w="1873" w:type="dxa"/>
            <w:vAlign w:val="center"/>
          </w:tcPr>
          <w:p w14:paraId="50BC59E8" w14:textId="77777777" w:rsidR="0085747A" w:rsidRPr="009C54AE" w:rsidRDefault="0043423B" w:rsidP="003274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PPiW.W09</w:t>
            </w:r>
          </w:p>
        </w:tc>
      </w:tr>
      <w:tr w:rsidR="0085747A" w:rsidRPr="009C54AE" w14:paraId="1B0E62D5" w14:textId="77777777" w:rsidTr="00327466">
        <w:tc>
          <w:tcPr>
            <w:tcW w:w="1701" w:type="dxa"/>
          </w:tcPr>
          <w:p w14:paraId="41960800" w14:textId="77777777" w:rsidR="0085747A" w:rsidRPr="009C54AE" w:rsidRDefault="00911F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C509715" w14:textId="77777777" w:rsidR="00911F54" w:rsidRPr="009C54AE" w:rsidRDefault="00911F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udzielić pierwszej przedmedycznej pomocy dziecku w wieku przedszkolnym i wczesnoszkolnym.</w:t>
            </w:r>
          </w:p>
        </w:tc>
        <w:tc>
          <w:tcPr>
            <w:tcW w:w="1873" w:type="dxa"/>
            <w:vAlign w:val="center"/>
          </w:tcPr>
          <w:p w14:paraId="399A4D3A" w14:textId="77777777" w:rsidR="0085747A" w:rsidRPr="009C54AE" w:rsidRDefault="0043423B" w:rsidP="003274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PPiW.U17</w:t>
            </w:r>
          </w:p>
        </w:tc>
      </w:tr>
      <w:tr w:rsidR="0043423B" w:rsidRPr="009C54AE" w14:paraId="09180392" w14:textId="77777777" w:rsidTr="00327466">
        <w:tc>
          <w:tcPr>
            <w:tcW w:w="1701" w:type="dxa"/>
          </w:tcPr>
          <w:p w14:paraId="78C3198C" w14:textId="77777777" w:rsidR="0043423B" w:rsidRDefault="004342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B761641" w14:textId="77777777" w:rsidR="0043423B" w:rsidRDefault="004342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gotowy do realizacji w praktyce wartości jaką jest zdrowie i upowszechniania jej wśród dzieci w wieku przedszkolnym i wczesnoszkolnym.</w:t>
            </w:r>
          </w:p>
        </w:tc>
        <w:tc>
          <w:tcPr>
            <w:tcW w:w="1873" w:type="dxa"/>
            <w:vAlign w:val="center"/>
          </w:tcPr>
          <w:p w14:paraId="23DB3860" w14:textId="77777777" w:rsidR="0043423B" w:rsidRPr="009C54AE" w:rsidRDefault="0043423B" w:rsidP="003274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PPiW.K07</w:t>
            </w:r>
          </w:p>
        </w:tc>
      </w:tr>
    </w:tbl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DDBEF00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461D779" w14:textId="77777777" w:rsidTr="00923D7D">
        <w:tc>
          <w:tcPr>
            <w:tcW w:w="9639" w:type="dxa"/>
          </w:tcPr>
          <w:p w14:paraId="3CF2D8B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FB7827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FC3994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5225495" w14:textId="77777777" w:rsidTr="4300E248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B306C03" w14:textId="77777777" w:rsidTr="4300E248">
        <w:tc>
          <w:tcPr>
            <w:tcW w:w="9639" w:type="dxa"/>
          </w:tcPr>
          <w:p w14:paraId="328BE824" w14:textId="77777777" w:rsidR="0085747A" w:rsidRPr="009C54AE" w:rsidRDefault="008E4112" w:rsidP="000C62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Podstawowe zasady udzielania pomocy przedmedycznej dzieciom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75E3BBF8" w14:textId="77777777" w:rsidTr="4300E248">
        <w:tc>
          <w:tcPr>
            <w:tcW w:w="9639" w:type="dxa"/>
          </w:tcPr>
          <w:p w14:paraId="5F00E6E6" w14:textId="77777777" w:rsidR="0085747A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3A7B">
              <w:rPr>
                <w:rFonts w:ascii="Corbel" w:hAnsi="Corbel"/>
                <w:sz w:val="24"/>
                <w:szCs w:val="24"/>
              </w:rPr>
              <w:t>Najczęstsze urazy dziecięce w wieku przedszkolnym i wczesnoszkolnym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31A1EDB5" w14:textId="77777777" w:rsidTr="4300E248">
        <w:trPr>
          <w:trHeight w:val="135"/>
        </w:trPr>
        <w:tc>
          <w:tcPr>
            <w:tcW w:w="9639" w:type="dxa"/>
          </w:tcPr>
          <w:p w14:paraId="1AF0F924" w14:textId="15C71168" w:rsidR="00C83A7B" w:rsidRPr="009C54AE" w:rsidRDefault="1A198D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300E248">
              <w:rPr>
                <w:rFonts w:ascii="Corbel" w:hAnsi="Corbel"/>
                <w:sz w:val="24"/>
                <w:szCs w:val="24"/>
              </w:rPr>
              <w:t>Postępowanie w przypadku zranienia, oparzenia, urazu głowy, kręgosłupa, układu kostno-</w:t>
            </w:r>
            <w:r w:rsidRPr="4300E248">
              <w:rPr>
                <w:rFonts w:ascii="Corbel" w:hAnsi="Corbel"/>
                <w:sz w:val="24"/>
                <w:szCs w:val="24"/>
              </w:rPr>
              <w:lastRenderedPageBreak/>
              <w:t>stawowego, klatki piersiowej, jamy brzusznej, utraty przytomności, zatruć substancjami chemicznymi, porażenia prądem.</w:t>
            </w:r>
          </w:p>
        </w:tc>
      </w:tr>
      <w:tr w:rsidR="00C83A7B" w:rsidRPr="009C54AE" w14:paraId="23CB9489" w14:textId="77777777" w:rsidTr="4300E248">
        <w:trPr>
          <w:trHeight w:val="143"/>
        </w:trPr>
        <w:tc>
          <w:tcPr>
            <w:tcW w:w="9639" w:type="dxa"/>
          </w:tcPr>
          <w:p w14:paraId="568C7D46" w14:textId="77777777"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lastRenderedPageBreak/>
              <w:t>Podstawy resuscytacji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14:paraId="0DE30423" w14:textId="77777777" w:rsidTr="4300E248">
        <w:trPr>
          <w:trHeight w:val="113"/>
        </w:trPr>
        <w:tc>
          <w:tcPr>
            <w:tcW w:w="9639" w:type="dxa"/>
          </w:tcPr>
          <w:p w14:paraId="7B7E4A5C" w14:textId="77777777"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Zabezpieczenie poszkodowanego dziecka przed czynnikami zagrażającymi jego zdrowiu i ży</w:t>
            </w:r>
            <w:r>
              <w:rPr>
                <w:rFonts w:ascii="Corbel" w:hAnsi="Corbel"/>
                <w:sz w:val="24"/>
                <w:szCs w:val="24"/>
              </w:rPr>
              <w:t>ciu.</w:t>
            </w:r>
          </w:p>
        </w:tc>
      </w:tr>
      <w:tr w:rsidR="00C83A7B" w:rsidRPr="009C54AE" w14:paraId="489C2E37" w14:textId="77777777" w:rsidTr="4300E248">
        <w:trPr>
          <w:trHeight w:val="165"/>
        </w:trPr>
        <w:tc>
          <w:tcPr>
            <w:tcW w:w="9639" w:type="dxa"/>
          </w:tcPr>
          <w:p w14:paraId="7028268F" w14:textId="77777777"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Choroby układu oddechowego - ciężkie zaostrzenie astmy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14:paraId="60EC0E1A" w14:textId="77777777" w:rsidTr="4300E248">
        <w:trPr>
          <w:trHeight w:val="143"/>
        </w:trPr>
        <w:tc>
          <w:tcPr>
            <w:tcW w:w="9639" w:type="dxa"/>
          </w:tcPr>
          <w:p w14:paraId="6E26DC70" w14:textId="77777777"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Postępowanie w przy</w:t>
            </w:r>
            <w:r w:rsidR="0066037B">
              <w:rPr>
                <w:rFonts w:ascii="Corbel" w:hAnsi="Corbel"/>
                <w:sz w:val="24"/>
                <w:szCs w:val="24"/>
              </w:rPr>
              <w:t>padku napadu padaczkowego, zakr</w:t>
            </w:r>
            <w:r w:rsidRPr="000C6262">
              <w:rPr>
                <w:rFonts w:ascii="Corbel" w:hAnsi="Corbel"/>
                <w:sz w:val="24"/>
                <w:szCs w:val="24"/>
              </w:rPr>
              <w:t>ztuszenia się i zadławienia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14:paraId="36D20355" w14:textId="77777777" w:rsidTr="4300E248">
        <w:trPr>
          <w:trHeight w:val="165"/>
        </w:trPr>
        <w:tc>
          <w:tcPr>
            <w:tcW w:w="9639" w:type="dxa"/>
          </w:tcPr>
          <w:p w14:paraId="4686A8C8" w14:textId="77777777"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Postepowanie w hiper- i hipoglikemii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14:paraId="396C787E" w14:textId="77777777" w:rsidTr="4300E248">
        <w:trPr>
          <w:trHeight w:val="128"/>
        </w:trPr>
        <w:tc>
          <w:tcPr>
            <w:tcW w:w="9639" w:type="dxa"/>
          </w:tcPr>
          <w:p w14:paraId="70EEED08" w14:textId="77777777"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Postępowanie we wstrząsie anafilaktycznym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14:paraId="26961A28" w14:textId="77777777" w:rsidTr="4300E248">
        <w:trPr>
          <w:trHeight w:val="165"/>
        </w:trPr>
        <w:tc>
          <w:tcPr>
            <w:tcW w:w="9639" w:type="dxa"/>
          </w:tcPr>
          <w:p w14:paraId="1CB52D6D" w14:textId="77777777"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Hiper- i hipotermia – rozpoznawanie i postępowanie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A7B" w:rsidRPr="009C54AE" w14:paraId="64D9C715" w14:textId="77777777" w:rsidTr="4300E248">
        <w:trPr>
          <w:trHeight w:val="143"/>
        </w:trPr>
        <w:tc>
          <w:tcPr>
            <w:tcW w:w="9639" w:type="dxa"/>
          </w:tcPr>
          <w:p w14:paraId="3ADA8F57" w14:textId="77777777" w:rsidR="00C83A7B" w:rsidRPr="009C54AE" w:rsidRDefault="008E41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C6262">
              <w:rPr>
                <w:rFonts w:ascii="Corbel" w:hAnsi="Corbel"/>
                <w:sz w:val="24"/>
                <w:szCs w:val="24"/>
              </w:rPr>
              <w:t>Podstawowe wyposażenie apteczki pierwszej pomocy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562CB0E" w14:textId="77777777" w:rsidR="001E040A" w:rsidRPr="009C54AE" w:rsidRDefault="001E040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E070FA" w14:textId="77777777" w:rsidR="00E960BB" w:rsidRPr="001E040A" w:rsidRDefault="001E040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1E040A">
        <w:rPr>
          <w:rFonts w:ascii="Corbel" w:hAnsi="Corbel"/>
          <w:b w:val="0"/>
          <w:smallCaps w:val="0"/>
          <w:szCs w:val="24"/>
        </w:rPr>
        <w:t>wiczenia praktyczne, analiza przypadków, praca w grupach.</w:t>
      </w:r>
    </w:p>
    <w:p w14:paraId="62EBF3C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CD72C34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9C54AE" w:rsidRDefault="000C6262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3423B" w:rsidRPr="009C54AE" w14:paraId="20FA7612" w14:textId="77777777" w:rsidTr="00327466">
        <w:tc>
          <w:tcPr>
            <w:tcW w:w="1985" w:type="dxa"/>
          </w:tcPr>
          <w:p w14:paraId="4EEBB90D" w14:textId="77777777" w:rsidR="0043423B" w:rsidRPr="009C54AE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528" w:type="dxa"/>
          </w:tcPr>
          <w:p w14:paraId="0B3B0101" w14:textId="77777777" w:rsidR="0043423B" w:rsidRPr="0066037B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032F29E7" w14:textId="77777777" w:rsidR="0043423B" w:rsidRPr="0066037B" w:rsidRDefault="0043423B" w:rsidP="003274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</w:p>
        </w:tc>
      </w:tr>
      <w:tr w:rsidR="0043423B" w:rsidRPr="009C54AE" w14:paraId="76D709A7" w14:textId="77777777" w:rsidTr="00327466">
        <w:tc>
          <w:tcPr>
            <w:tcW w:w="1985" w:type="dxa"/>
          </w:tcPr>
          <w:p w14:paraId="69FEFE27" w14:textId="77777777" w:rsidR="0043423B" w:rsidRPr="009C54AE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05931A9F" w14:textId="77777777" w:rsidR="0043423B" w:rsidRPr="0066037B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049575EC" w14:textId="77777777" w:rsidR="0043423B" w:rsidRPr="0066037B" w:rsidRDefault="0043423B" w:rsidP="0032746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43423B" w:rsidRPr="009C54AE" w14:paraId="13EE6730" w14:textId="77777777" w:rsidTr="00327466">
        <w:tc>
          <w:tcPr>
            <w:tcW w:w="1985" w:type="dxa"/>
          </w:tcPr>
          <w:p w14:paraId="002D746F" w14:textId="77777777" w:rsidR="0043423B" w:rsidRPr="009C54AE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F392F60" w14:textId="77777777" w:rsidR="0043423B" w:rsidRPr="0066037B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14:paraId="55C99E51" w14:textId="77777777" w:rsidR="0043423B" w:rsidRPr="0066037B" w:rsidRDefault="0043423B" w:rsidP="0032746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43423B" w:rsidRPr="009C54AE" w14:paraId="5868EA79" w14:textId="77777777" w:rsidTr="00327466">
        <w:tc>
          <w:tcPr>
            <w:tcW w:w="1985" w:type="dxa"/>
          </w:tcPr>
          <w:p w14:paraId="5990E71B" w14:textId="77777777" w:rsidR="0043423B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022CDD12" w14:textId="77777777" w:rsidR="0043423B" w:rsidRPr="0066037B" w:rsidRDefault="0043423B" w:rsidP="003274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037B">
              <w:rPr>
                <w:rFonts w:ascii="Corbel" w:hAnsi="Corbel"/>
                <w:b w:val="0"/>
                <w:smallCaps w:val="0"/>
                <w:szCs w:val="24"/>
              </w:rPr>
              <w:t>obserwacja w trakcie zajęć, realizacja przydzielonych zadań w trakcie ćwiczeń</w:t>
            </w:r>
          </w:p>
        </w:tc>
        <w:tc>
          <w:tcPr>
            <w:tcW w:w="2126" w:type="dxa"/>
            <w:vAlign w:val="center"/>
          </w:tcPr>
          <w:p w14:paraId="68F65E33" w14:textId="77777777" w:rsidR="0043423B" w:rsidRPr="0066037B" w:rsidRDefault="0043423B" w:rsidP="0032746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6037B"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14:paraId="5997CC1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10FFD3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97EE3E6" w14:textId="77777777" w:rsidTr="4300E248">
        <w:tc>
          <w:tcPr>
            <w:tcW w:w="9670" w:type="dxa"/>
          </w:tcPr>
          <w:p w14:paraId="1D70E4B6" w14:textId="77777777" w:rsidR="00D75F5A" w:rsidRPr="00D75F5A" w:rsidRDefault="00D75F5A" w:rsidP="00A86D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F5A">
              <w:rPr>
                <w:rFonts w:ascii="Corbel" w:hAnsi="Corbel"/>
                <w:b w:val="0"/>
                <w:smallCaps w:val="0"/>
                <w:szCs w:val="24"/>
              </w:rPr>
              <w:t xml:space="preserve">Obecność na zajęciach: konieczna, aktywna. </w:t>
            </w:r>
          </w:p>
          <w:p w14:paraId="45C7E44F" w14:textId="5ECD74B4" w:rsidR="0085747A" w:rsidRPr="009C54AE" w:rsidRDefault="47D01DCC" w:rsidP="4300E2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300E248">
              <w:rPr>
                <w:rFonts w:ascii="Corbel" w:hAnsi="Corbel"/>
                <w:b w:val="0"/>
                <w:smallCaps w:val="0"/>
              </w:rPr>
              <w:t>Ocena końcowa: pozytywna ocena z kolokwium (forma testu) obejmującego treści programowe realizowane w ramach ćwiczeń; poprawna realizacja ćwiczeń praktycznych.</w:t>
            </w:r>
          </w:p>
        </w:tc>
      </w:tr>
    </w:tbl>
    <w:p w14:paraId="6B6993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E9F23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21A0771" w14:textId="77777777" w:rsidTr="00327466">
        <w:tc>
          <w:tcPr>
            <w:tcW w:w="4962" w:type="dxa"/>
          </w:tcPr>
          <w:p w14:paraId="5FFF5B85" w14:textId="77777777" w:rsidR="0085747A" w:rsidRPr="009C54AE" w:rsidRDefault="00C61DC5" w:rsidP="00B722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14:paraId="03853697" w14:textId="77777777" w:rsidR="0085747A" w:rsidRPr="009C54AE" w:rsidRDefault="001B0107" w:rsidP="003274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14:paraId="096DB874" w14:textId="77777777" w:rsidTr="00327466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C61DC5" w:rsidRPr="009C54AE" w:rsidRDefault="0043423B" w:rsidP="004342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14:paraId="7144751B" w14:textId="77777777" w:rsidR="00C61DC5" w:rsidRPr="009C54AE" w:rsidRDefault="0043423B" w:rsidP="003274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027D296D" w14:textId="77777777" w:rsidTr="00327466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A330B12" w14:textId="77777777" w:rsidR="00C61DC5" w:rsidRPr="009C54AE" w:rsidRDefault="0043423B" w:rsidP="004342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 – poznanie literatury naukowej,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wykonywanie ćwiczeń w domu,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przygotowanie do kolokwium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.)</w:t>
            </w:r>
          </w:p>
        </w:tc>
        <w:tc>
          <w:tcPr>
            <w:tcW w:w="4677" w:type="dxa"/>
            <w:vAlign w:val="center"/>
          </w:tcPr>
          <w:p w14:paraId="704A35C2" w14:textId="77777777" w:rsidR="00C61DC5" w:rsidRPr="009C54AE" w:rsidRDefault="001B0107" w:rsidP="003274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40</w:t>
            </w:r>
          </w:p>
        </w:tc>
      </w:tr>
      <w:tr w:rsidR="0085747A" w:rsidRPr="009C54AE" w14:paraId="4D6280AD" w14:textId="77777777" w:rsidTr="00327466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68861898" w14:textId="77777777" w:rsidR="0085747A" w:rsidRPr="009C54AE" w:rsidRDefault="006369B1" w:rsidP="003274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327466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8E884CA" w14:textId="77777777" w:rsidR="0085747A" w:rsidRPr="009C54AE" w:rsidRDefault="006369B1" w:rsidP="003274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F72F64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E30ABF6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DE1B7A7" w14:textId="77777777" w:rsidR="0085747A" w:rsidRPr="009C54AE" w:rsidRDefault="004342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</w:t>
            </w:r>
          </w:p>
        </w:tc>
      </w:tr>
      <w:tr w:rsidR="0085747A" w:rsidRPr="009C54AE" w14:paraId="72B085BE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EA6A849" w14:textId="77777777" w:rsidR="0085747A" w:rsidRPr="009C54AE" w:rsidRDefault="0043423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</w:t>
            </w:r>
          </w:p>
        </w:tc>
      </w:tr>
    </w:tbl>
    <w:p w14:paraId="61CDCEA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BB9E25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2A3A0C2" w14:textId="77777777" w:rsidTr="0071620A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54AB844" w14:textId="77777777" w:rsidR="00D75F5A" w:rsidRPr="00D75F5A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Kleszczyński J. (red.): Stany nagłe u dzieci. PZWL. Warszawa 2015.</w:t>
            </w:r>
          </w:p>
          <w:p w14:paraId="0024C491" w14:textId="77777777" w:rsidR="00D75F5A" w:rsidRPr="00D75F5A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Goniewicz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(red.): Pierwsza pomoc. Podręcznik dla studentów. PZWL. Warszawa 2012.</w:t>
            </w:r>
          </w:p>
          <w:p w14:paraId="6F0634D2" w14:textId="77777777" w:rsidR="00D75F5A" w:rsidRPr="00D75F5A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Jonko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von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Ribbeck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(red.): Natychmiastowa pomoc w nagłych wypadkach dzieci. Media Rodzina. Poznań 2009.</w:t>
            </w:r>
          </w:p>
          <w:p w14:paraId="03530A97" w14:textId="77777777" w:rsidR="00D75F5A" w:rsidRPr="009C54AE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Grochowska P., Żurek P. (red.): Pierwsza pomoc przedmedyczna.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WSPiA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Poznań 2011.</w:t>
            </w:r>
          </w:p>
        </w:tc>
      </w:tr>
      <w:tr w:rsidR="0085747A" w:rsidRPr="009C54AE" w14:paraId="1C416A57" w14:textId="77777777" w:rsidTr="0071620A">
        <w:trPr>
          <w:trHeight w:val="397"/>
        </w:trPr>
        <w:tc>
          <w:tcPr>
            <w:tcW w:w="7513" w:type="dxa"/>
          </w:tcPr>
          <w:p w14:paraId="218CA5F3" w14:textId="77777777" w:rsidR="0085747A" w:rsidRDefault="0085747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7040576F" w14:textId="77777777" w:rsidR="00D75F5A" w:rsidRPr="00D75F5A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Łaski M. (red.): Pierwsza pomoc dla dzieci i niemowląt. Sierra Madre. 2013.</w:t>
            </w:r>
          </w:p>
          <w:p w14:paraId="773B829C" w14:textId="77777777" w:rsidR="00D75F5A" w:rsidRPr="00D75F5A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Mikołajczyk A. (red.): Pierwsza pomoc. Ilustrowany przewodnik.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Publikant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A. Poznań 2012.</w:t>
            </w:r>
          </w:p>
          <w:p w14:paraId="5C8AFE37" w14:textId="77777777" w:rsidR="00D75F5A" w:rsidRPr="009C54AE" w:rsidRDefault="00D75F5A" w:rsidP="00D75F5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Buchfelder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Buchwelder</w:t>
            </w:r>
            <w:proofErr w:type="spellEnd"/>
            <w:r w:rsidRPr="00D75F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(red.): Podręcznik pierwszej pomocy. PZWL. Warszawa 2011.</w:t>
            </w:r>
          </w:p>
        </w:tc>
      </w:tr>
    </w:tbl>
    <w:p w14:paraId="23DE52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E562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005F1" w14:textId="77777777" w:rsidR="000415DB" w:rsidRDefault="000415DB" w:rsidP="00C16ABF">
      <w:pPr>
        <w:spacing w:after="0" w:line="240" w:lineRule="auto"/>
      </w:pPr>
      <w:r>
        <w:separator/>
      </w:r>
    </w:p>
  </w:endnote>
  <w:endnote w:type="continuationSeparator" w:id="0">
    <w:p w14:paraId="3F9EBC69" w14:textId="77777777" w:rsidR="000415DB" w:rsidRDefault="000415D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BD639" w14:textId="77777777" w:rsidR="000415DB" w:rsidRDefault="000415DB" w:rsidP="00C16ABF">
      <w:pPr>
        <w:spacing w:after="0" w:line="240" w:lineRule="auto"/>
      </w:pPr>
      <w:r>
        <w:separator/>
      </w:r>
    </w:p>
  </w:footnote>
  <w:footnote w:type="continuationSeparator" w:id="0">
    <w:p w14:paraId="7F2F7C83" w14:textId="77777777" w:rsidR="000415DB" w:rsidRDefault="000415DB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4970852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49B"/>
    <w:rsid w:val="000048FD"/>
    <w:rsid w:val="000077B4"/>
    <w:rsid w:val="00015B8F"/>
    <w:rsid w:val="00022ECE"/>
    <w:rsid w:val="000415DB"/>
    <w:rsid w:val="00042A51"/>
    <w:rsid w:val="00042D2E"/>
    <w:rsid w:val="00044C82"/>
    <w:rsid w:val="00070ED6"/>
    <w:rsid w:val="0007162E"/>
    <w:rsid w:val="0007218B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6262"/>
    <w:rsid w:val="000D04B0"/>
    <w:rsid w:val="000F1C57"/>
    <w:rsid w:val="000F5615"/>
    <w:rsid w:val="0010750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0107"/>
    <w:rsid w:val="001D657B"/>
    <w:rsid w:val="001D7B54"/>
    <w:rsid w:val="001E0209"/>
    <w:rsid w:val="001E040A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79AD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7EC1"/>
    <w:rsid w:val="002F02A3"/>
    <w:rsid w:val="002F4ABE"/>
    <w:rsid w:val="003018BA"/>
    <w:rsid w:val="0030395F"/>
    <w:rsid w:val="00305C92"/>
    <w:rsid w:val="003151C5"/>
    <w:rsid w:val="00327466"/>
    <w:rsid w:val="003343CF"/>
    <w:rsid w:val="0034547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522D"/>
    <w:rsid w:val="00414E3C"/>
    <w:rsid w:val="0042244A"/>
    <w:rsid w:val="0042745A"/>
    <w:rsid w:val="00427D9F"/>
    <w:rsid w:val="00431D5C"/>
    <w:rsid w:val="0043423B"/>
    <w:rsid w:val="004362C6"/>
    <w:rsid w:val="00437FA2"/>
    <w:rsid w:val="00445970"/>
    <w:rsid w:val="0045729E"/>
    <w:rsid w:val="00461EFC"/>
    <w:rsid w:val="004652C2"/>
    <w:rsid w:val="004706D1"/>
    <w:rsid w:val="00471326"/>
    <w:rsid w:val="0047557E"/>
    <w:rsid w:val="0047598D"/>
    <w:rsid w:val="004840FD"/>
    <w:rsid w:val="00490F7D"/>
    <w:rsid w:val="00491678"/>
    <w:rsid w:val="004968E2"/>
    <w:rsid w:val="004A3EEA"/>
    <w:rsid w:val="004A4A5E"/>
    <w:rsid w:val="004A4D1F"/>
    <w:rsid w:val="004A7BC0"/>
    <w:rsid w:val="004C6860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67A2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797"/>
    <w:rsid w:val="00621CE1"/>
    <w:rsid w:val="00627FC9"/>
    <w:rsid w:val="006369B1"/>
    <w:rsid w:val="00647FA8"/>
    <w:rsid w:val="00650C5F"/>
    <w:rsid w:val="00654934"/>
    <w:rsid w:val="0066037B"/>
    <w:rsid w:val="006620D9"/>
    <w:rsid w:val="00671958"/>
    <w:rsid w:val="00675843"/>
    <w:rsid w:val="00696477"/>
    <w:rsid w:val="006B21F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9A3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20FA"/>
    <w:rsid w:val="0085747A"/>
    <w:rsid w:val="00880154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4112"/>
    <w:rsid w:val="008E64F4"/>
    <w:rsid w:val="008F12C9"/>
    <w:rsid w:val="008F6E29"/>
    <w:rsid w:val="00911F54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D08E4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CF7"/>
    <w:rsid w:val="00A53FA5"/>
    <w:rsid w:val="00A54817"/>
    <w:rsid w:val="00A601C8"/>
    <w:rsid w:val="00A60799"/>
    <w:rsid w:val="00A76266"/>
    <w:rsid w:val="00A84C85"/>
    <w:rsid w:val="00A86D41"/>
    <w:rsid w:val="00A97DE1"/>
    <w:rsid w:val="00AA0416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8FC"/>
    <w:rsid w:val="00B06142"/>
    <w:rsid w:val="00B135B1"/>
    <w:rsid w:val="00B3130B"/>
    <w:rsid w:val="00B40ADB"/>
    <w:rsid w:val="00B415EE"/>
    <w:rsid w:val="00B43B77"/>
    <w:rsid w:val="00B43E80"/>
    <w:rsid w:val="00B607DB"/>
    <w:rsid w:val="00B634F6"/>
    <w:rsid w:val="00B66529"/>
    <w:rsid w:val="00B7223F"/>
    <w:rsid w:val="00B75946"/>
    <w:rsid w:val="00B8056E"/>
    <w:rsid w:val="00B819C8"/>
    <w:rsid w:val="00B82308"/>
    <w:rsid w:val="00B90885"/>
    <w:rsid w:val="00BB520A"/>
    <w:rsid w:val="00BC5064"/>
    <w:rsid w:val="00BD3869"/>
    <w:rsid w:val="00BD66E9"/>
    <w:rsid w:val="00BD6FF4"/>
    <w:rsid w:val="00BE1661"/>
    <w:rsid w:val="00BF27C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3A7B"/>
    <w:rsid w:val="00C94B98"/>
    <w:rsid w:val="00CA2B96"/>
    <w:rsid w:val="00CA5089"/>
    <w:rsid w:val="00CB42CB"/>
    <w:rsid w:val="00CC2254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5F5A"/>
    <w:rsid w:val="00D8075B"/>
    <w:rsid w:val="00D85A51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A6679"/>
    <w:rsid w:val="00EC4899"/>
    <w:rsid w:val="00ED03AB"/>
    <w:rsid w:val="00ED32D2"/>
    <w:rsid w:val="00EE32DE"/>
    <w:rsid w:val="00EE5457"/>
    <w:rsid w:val="00F070AB"/>
    <w:rsid w:val="00F14AF6"/>
    <w:rsid w:val="00F17567"/>
    <w:rsid w:val="00F27A7B"/>
    <w:rsid w:val="00F526AF"/>
    <w:rsid w:val="00F563A1"/>
    <w:rsid w:val="00F617C3"/>
    <w:rsid w:val="00F7066B"/>
    <w:rsid w:val="00F821E2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184D"/>
    <w:rsid w:val="00FF23F2"/>
    <w:rsid w:val="00FF5E7D"/>
    <w:rsid w:val="069A0F2A"/>
    <w:rsid w:val="0828F325"/>
    <w:rsid w:val="0ABBE970"/>
    <w:rsid w:val="12081455"/>
    <w:rsid w:val="1A198D96"/>
    <w:rsid w:val="1C65E56B"/>
    <w:rsid w:val="1FADC145"/>
    <w:rsid w:val="2361B591"/>
    <w:rsid w:val="26FC8F15"/>
    <w:rsid w:val="286E470E"/>
    <w:rsid w:val="2ADB5CF4"/>
    <w:rsid w:val="2D31EA33"/>
    <w:rsid w:val="376D8962"/>
    <w:rsid w:val="3818942C"/>
    <w:rsid w:val="3B5D7AA2"/>
    <w:rsid w:val="3DC1D5DD"/>
    <w:rsid w:val="42D8FCC7"/>
    <w:rsid w:val="4300E248"/>
    <w:rsid w:val="47D01DCC"/>
    <w:rsid w:val="577AFB40"/>
    <w:rsid w:val="5CFEE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78608"/>
  <w15:docId w15:val="{52A7D35D-AE24-4BCD-A540-6578043C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5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FABC2A-C3A7-41B0-A2D3-2247FF646E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363D8F-76C1-4C26-9EDA-B98C167D7B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C01549-E66F-43BB-9A21-EE48BCB739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9C5E87-79FE-4D51-B0EB-EB39B2550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898</Words>
  <Characters>5392</Characters>
  <Application>Microsoft Office Word</Application>
  <DocSecurity>0</DocSecurity>
  <Lines>44</Lines>
  <Paragraphs>12</Paragraphs>
  <ScaleCrop>false</ScaleCrop>
  <Company>Hewlett-Packard Company</Company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Maciej Dziedzic</cp:lastModifiedBy>
  <cp:revision>23</cp:revision>
  <cp:lastPrinted>2020-10-19T06:28:00Z</cp:lastPrinted>
  <dcterms:created xsi:type="dcterms:W3CDTF">2019-11-13T21:07:00Z</dcterms:created>
  <dcterms:modified xsi:type="dcterms:W3CDTF">2025-05-18T10:32:00Z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